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BD42A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59759CD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5CE1C5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4E034E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Tromham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Clifton, </w:t>
      </w:r>
    </w:p>
    <w:p w14:paraId="73E19EC6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Bedfordshire(q.v.),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Corbrond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Kempston Hardwick(q.v.).</w:t>
      </w:r>
    </w:p>
    <w:p w14:paraId="31951129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EC015DB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1342BB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F3E768" w14:textId="77777777" w:rsidR="003303DE" w:rsidRDefault="003303DE" w:rsidP="003303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April 2021</w:t>
      </w:r>
    </w:p>
    <w:p w14:paraId="5F211F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78B2" w14:textId="77777777" w:rsidR="003303DE" w:rsidRDefault="003303DE" w:rsidP="009139A6">
      <w:r>
        <w:separator/>
      </w:r>
    </w:p>
  </w:endnote>
  <w:endnote w:type="continuationSeparator" w:id="0">
    <w:p w14:paraId="2710BDCB" w14:textId="77777777" w:rsidR="003303DE" w:rsidRDefault="003303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7E8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B7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E8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D28BA" w14:textId="77777777" w:rsidR="003303DE" w:rsidRDefault="003303DE" w:rsidP="009139A6">
      <w:r>
        <w:separator/>
      </w:r>
    </w:p>
  </w:footnote>
  <w:footnote w:type="continuationSeparator" w:id="0">
    <w:p w14:paraId="451AB37F" w14:textId="77777777" w:rsidR="003303DE" w:rsidRDefault="003303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53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B9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635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3DE"/>
    <w:rsid w:val="000666E0"/>
    <w:rsid w:val="002510B7"/>
    <w:rsid w:val="003303D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FEF89"/>
  <w15:chartTrackingRefBased/>
  <w15:docId w15:val="{018FFD1D-EB66-41D1-B8A3-45583DEFD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03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2021-05-03T09:25:00Z</dcterms:created>
  <dcterms:modified xsi:type="dcterms:W3CDTF">2021-05-03T09:25:00Z</dcterms:modified>
</cp:coreProperties>
</file>